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B3E6E">
        <w:rPr>
          <w:rFonts w:ascii="Arial" w:hAnsi="Arial" w:cs="Arial"/>
          <w:b/>
          <w:caps/>
          <w:sz w:val="28"/>
          <w:szCs w:val="28"/>
        </w:rPr>
        <w:t>261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17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B3E6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4B3E6E">
              <w:rPr>
                <w:rFonts w:ascii="Arial" w:hAnsi="Arial" w:cs="Arial"/>
                <w:sz w:val="20"/>
                <w:szCs w:val="20"/>
              </w:rPr>
              <w:t>Solicita a poda de uma árvore da espécie "ficus" existente no final da Rua Arnaldo Lopes Leal, no Bairro Cidade Jardim.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4B3E6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840AD" w:rsidRDefault="003A77BE" w:rsidP="004B3E6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tomadas providências cabíveis visando </w:t>
      </w:r>
      <w:r w:rsidR="004B3E6E">
        <w:rPr>
          <w:rFonts w:ascii="Arial" w:hAnsi="Arial" w:cs="Arial"/>
        </w:rPr>
        <w:t>à</w:t>
      </w:r>
      <w:r w:rsidR="004B3E6E" w:rsidRPr="004B3E6E">
        <w:rPr>
          <w:rFonts w:ascii="Arial" w:hAnsi="Arial" w:cs="Arial"/>
        </w:rPr>
        <w:t xml:space="preserve"> poda de uma árvore da espécie "ficus" existente no final da Rua Arnaldo Lopes Leal, no Bairro Cidade Jardim.</w:t>
      </w:r>
    </w:p>
    <w:p w:rsidR="001A4CC7" w:rsidRDefault="004B3E6E" w:rsidP="004B3E6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Cumpre-nos o registro de que as condições apresentadas por aquela árvore têm ensejado uma série de transtornos e até perigos para os moradores locais, que reclamam da escuridão ali verificada no período noturno.</w:t>
      </w:r>
    </w:p>
    <w:p w:rsidR="004B3E6E" w:rsidRPr="001840AD" w:rsidRDefault="004B3E6E" w:rsidP="004B3E6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Portanto, pedimos que a mencionada </w:t>
      </w:r>
      <w:r w:rsidR="0075532F">
        <w:rPr>
          <w:rFonts w:ascii="Arial" w:hAnsi="Arial" w:cs="Arial"/>
        </w:rPr>
        <w:t xml:space="preserve">árvore </w:t>
      </w:r>
      <w:bookmarkStart w:id="0" w:name="_GoBack"/>
      <w:bookmarkEnd w:id="0"/>
      <w:r>
        <w:rPr>
          <w:rFonts w:ascii="Arial" w:hAnsi="Arial" w:cs="Arial"/>
        </w:rPr>
        <w:t>seja urgentemente podada.</w:t>
      </w:r>
    </w:p>
    <w:p w:rsidR="003A77BE" w:rsidRPr="001840AD" w:rsidRDefault="004B3E6E" w:rsidP="004B3E6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Afinal, 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1A4CC7" w:rsidRDefault="003A77BE" w:rsidP="004B3E6E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4B3E6E">
        <w:rPr>
          <w:rFonts w:ascii="Arial" w:hAnsi="Arial" w:cs="Arial"/>
        </w:rPr>
        <w:t>7 de fevereiro de 2018</w:t>
      </w:r>
      <w:r w:rsidR="001A4CC7">
        <w:rPr>
          <w:rFonts w:ascii="Arial" w:hAnsi="Arial" w:cs="Arial"/>
        </w:rPr>
        <w:t>.</w:t>
      </w:r>
    </w:p>
    <w:p w:rsidR="001A4CC7" w:rsidRDefault="001A4CC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4CC7" w:rsidRDefault="001A4CC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4CC7" w:rsidRDefault="001A4CC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4CC7" w:rsidRPr="00A34F2C" w:rsidRDefault="001A4CC7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1A4CC7" w:rsidRPr="001A4CC7" w:rsidRDefault="001A4CC7" w:rsidP="004B3E6E">
      <w:pPr>
        <w:jc w:val="center"/>
        <w:rPr>
          <w:rFonts w:ascii="Arial" w:hAnsi="Arial" w:cs="Arial"/>
          <w:i/>
          <w:sz w:val="18"/>
          <w:szCs w:val="18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sectPr w:rsidR="001A4CC7" w:rsidRPr="001A4CC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DA5" w:rsidRDefault="00502DA5">
      <w:r>
        <w:separator/>
      </w:r>
    </w:p>
  </w:endnote>
  <w:endnote w:type="continuationSeparator" w:id="0">
    <w:p w:rsidR="00502DA5" w:rsidRDefault="0050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DA5" w:rsidRDefault="00502DA5">
      <w:r>
        <w:separator/>
      </w:r>
    </w:p>
  </w:footnote>
  <w:footnote w:type="continuationSeparator" w:id="0">
    <w:p w:rsidR="00502DA5" w:rsidRDefault="0050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1A4CC7">
      <w:rPr>
        <w:rFonts w:ascii="Arial" w:hAnsi="Arial" w:cs="Arial"/>
        <w:b/>
        <w:sz w:val="20"/>
        <w:szCs w:val="20"/>
        <w:u w:val="single"/>
      </w:rPr>
      <w:t>3682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17</w:t>
    </w:r>
    <w:r w:rsidR="001A4CC7">
      <w:rPr>
        <w:rFonts w:ascii="Arial" w:hAnsi="Arial" w:cs="Arial"/>
        <w:b/>
        <w:sz w:val="20"/>
        <w:szCs w:val="20"/>
        <w:u w:val="single"/>
      </w:rPr>
      <w:t xml:space="preserve"> - DR. RODRIGO SALOMON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B3E6E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5532F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B3E6E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MOA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B3E6E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MOA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CD8"/>
    <w:rsid w:val="00024FD3"/>
    <w:rsid w:val="00034A23"/>
    <w:rsid w:val="00047EFF"/>
    <w:rsid w:val="00056288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A4CC7"/>
    <w:rsid w:val="001B0773"/>
    <w:rsid w:val="001E01CA"/>
    <w:rsid w:val="001F13C3"/>
    <w:rsid w:val="00204ED7"/>
    <w:rsid w:val="00212E2C"/>
    <w:rsid w:val="00230859"/>
    <w:rsid w:val="00253C82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3E6E"/>
    <w:rsid w:val="004C2C30"/>
    <w:rsid w:val="004C6C78"/>
    <w:rsid w:val="004E06ED"/>
    <w:rsid w:val="004E46DA"/>
    <w:rsid w:val="004F39E9"/>
    <w:rsid w:val="004F6604"/>
    <w:rsid w:val="004F690D"/>
    <w:rsid w:val="004F6A11"/>
    <w:rsid w:val="00502DA5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4E64"/>
    <w:rsid w:val="006F7B0A"/>
    <w:rsid w:val="00715F74"/>
    <w:rsid w:val="00725E66"/>
    <w:rsid w:val="00727CDB"/>
    <w:rsid w:val="0073407F"/>
    <w:rsid w:val="0075532F"/>
    <w:rsid w:val="00775A1B"/>
    <w:rsid w:val="007838DC"/>
    <w:rsid w:val="00790911"/>
    <w:rsid w:val="007D39FD"/>
    <w:rsid w:val="007E3F69"/>
    <w:rsid w:val="007F75CA"/>
    <w:rsid w:val="0080197E"/>
    <w:rsid w:val="00804F23"/>
    <w:rsid w:val="00810024"/>
    <w:rsid w:val="00817CE6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1A00E-DE4F-4DA5-95AA-E101E793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Moacir Bento Sales Neto</cp:lastModifiedBy>
  <cp:revision>3</cp:revision>
  <cp:lastPrinted>2018-02-06T18:40:00Z</cp:lastPrinted>
  <dcterms:created xsi:type="dcterms:W3CDTF">2018-02-06T18:12:00Z</dcterms:created>
  <dcterms:modified xsi:type="dcterms:W3CDTF">2018-02-06T18:42:00Z</dcterms:modified>
</cp:coreProperties>
</file>